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</w:t>
      </w:r>
      <w:r w:rsidR="00033FDD">
        <w:rPr>
          <w:rFonts w:ascii="Times New Roman" w:hAnsi="Times New Roman"/>
          <w:b/>
          <w:sz w:val="28"/>
          <w:szCs w:val="28"/>
        </w:rPr>
        <w:t>ctivity</w:t>
      </w:r>
      <w:r>
        <w:rPr>
          <w:rFonts w:ascii="Times New Roman" w:hAnsi="Times New Roman"/>
          <w:b/>
          <w:sz w:val="28"/>
          <w:szCs w:val="28"/>
        </w:rPr>
        <w:t xml:space="preserve">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AA487F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Cleaning Supplies</w:t>
            </w:r>
            <w:r w:rsidR="00400C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Page 61</w:t>
            </w:r>
          </w:p>
          <w:p w:rsidR="00400C87" w:rsidRPr="003F7FF5" w:rsidRDefault="00400C87" w:rsidP="00AA48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AA487F">
              <w:rPr>
                <w:rFonts w:ascii="Times New Roman" w:hAnsi="Times New Roman"/>
              </w:rPr>
              <w:t xml:space="preserve"> # 1 </w:t>
            </w:r>
            <w:r>
              <w:rPr>
                <w:rFonts w:ascii="Times New Roman" w:hAnsi="Times New Roman"/>
              </w:rPr>
              <w:t>Track 4</w:t>
            </w:r>
            <w:r w:rsidR="00AA487F">
              <w:rPr>
                <w:rFonts w:ascii="Times New Roman" w:hAnsi="Times New Roman"/>
              </w:rPr>
              <w:t>4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70"/>
        </w:trPr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AA487F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Doing the Laundry Pages 101</w:t>
            </w:r>
          </w:p>
          <w:p w:rsidR="00400C87" w:rsidRPr="003F7FF5" w:rsidRDefault="00AA487F" w:rsidP="00AA48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Listen to the words: CD #2 </w:t>
            </w:r>
            <w:r w:rsidR="00400C87" w:rsidRPr="003F7FF5">
              <w:rPr>
                <w:rFonts w:ascii="Times New Roman" w:hAnsi="Times New Roman"/>
              </w:rPr>
              <w:t xml:space="preserve">Track </w:t>
            </w: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 w:rsidR="00AA487F">
              <w:rPr>
                <w:rFonts w:ascii="Times New Roman" w:hAnsi="Times New Roman"/>
              </w:rPr>
              <w:t>61, 101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 w:rsidR="00AA487F">
              <w:rPr>
                <w:rFonts w:ascii="Times New Roman" w:hAnsi="Times New Roman"/>
              </w:rPr>
              <w:t>61, 101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736EEC">
        <w:trPr>
          <w:trHeight w:val="27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3F7FF5" w:rsidRDefault="00DD3F54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1</w:t>
            </w:r>
            <w:r w:rsidR="00736EEC">
              <w:rPr>
                <w:rFonts w:ascii="Times New Roman" w:hAnsi="Times New Roman"/>
              </w:rPr>
              <w:t>3</w:t>
            </w:r>
            <w:r w:rsidRPr="003F7FF5">
              <w:rPr>
                <w:rFonts w:ascii="Times New Roman" w:hAnsi="Times New Roman"/>
              </w:rPr>
              <w:t xml:space="preserve"> </w:t>
            </w:r>
            <w:r w:rsidR="00736EEC">
              <w:rPr>
                <w:rFonts w:ascii="Times New Roman" w:hAnsi="Times New Roman"/>
              </w:rPr>
              <w:t>I was doing ((Past Continuous)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736EEC">
              <w:rPr>
                <w:rFonts w:ascii="Times New Roman" w:hAnsi="Times New Roman"/>
              </w:rPr>
              <w:t xml:space="preserve">14 I was doing and I did </w:t>
            </w:r>
          </w:p>
          <w:p w:rsidR="00A779F9" w:rsidRDefault="00736EEC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(Past Continuous and Simple Past)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736EEC" w:rsidTr="00075E73">
        <w:tc>
          <w:tcPr>
            <w:tcW w:w="1548" w:type="dxa"/>
            <w:vMerge w:val="restart"/>
          </w:tcPr>
          <w:p w:rsidR="00736EEC" w:rsidRPr="007616F5" w:rsidRDefault="00736EEC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736EEC" w:rsidRDefault="00736EEC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</w:tr>
      <w:tr w:rsidR="00736EEC" w:rsidTr="00075E73">
        <w:tc>
          <w:tcPr>
            <w:tcW w:w="1548" w:type="dxa"/>
            <w:vMerge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3: Pages 5-6</w:t>
            </w:r>
          </w:p>
        </w:tc>
        <w:tc>
          <w:tcPr>
            <w:tcW w:w="1422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</w:tr>
      <w:tr w:rsidR="00736EEC" w:rsidTr="00075E73">
        <w:tc>
          <w:tcPr>
            <w:tcW w:w="1548" w:type="dxa"/>
            <w:vMerge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5: Pages 18-19</w:t>
            </w:r>
          </w:p>
        </w:tc>
        <w:tc>
          <w:tcPr>
            <w:tcW w:w="1422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</w:tr>
      <w:tr w:rsidR="00736EEC" w:rsidTr="00075E73">
        <w:tc>
          <w:tcPr>
            <w:tcW w:w="1548" w:type="dxa"/>
            <w:vMerge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6: Pages 10-11</w:t>
            </w:r>
          </w:p>
        </w:tc>
        <w:tc>
          <w:tcPr>
            <w:tcW w:w="1422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736EEC" w:rsidRDefault="00736EEC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Poster: </w:t>
            </w:r>
          </w:p>
          <w:p w:rsidR="00DD3F54" w:rsidRDefault="00736EEC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</w:t>
            </w:r>
            <w:proofErr w:type="spellStart"/>
            <w:r>
              <w:rPr>
                <w:rFonts w:ascii="Times New Roman" w:hAnsi="Times New Roman"/>
              </w:rPr>
              <w:t>Farmworkers</w:t>
            </w:r>
            <w:proofErr w:type="spellEnd"/>
            <w:r>
              <w:rPr>
                <w:rFonts w:ascii="Times New Roman" w:hAnsi="Times New Roman"/>
              </w:rPr>
              <w:t>’ Guide to Laundering Work Clothes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736EEC" w:rsidP="00736EE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Check Your Knowledge</w:t>
            </w:r>
          </w:p>
          <w:p w:rsidR="00616BC0" w:rsidRPr="00075E73" w:rsidRDefault="00616BC0" w:rsidP="00736EE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</w:t>
            </w:r>
            <w:proofErr w:type="spellStart"/>
            <w:r>
              <w:rPr>
                <w:rFonts w:ascii="Times New Roman" w:hAnsi="Times New Roman"/>
              </w:rPr>
              <w:t>Farmworkers</w:t>
            </w:r>
            <w:proofErr w:type="spellEnd"/>
            <w:r>
              <w:rPr>
                <w:rFonts w:ascii="Times New Roman" w:hAnsi="Times New Roman"/>
              </w:rPr>
              <w:t>’ Guide to Laundering Work Clothes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152" w:rsidRDefault="007F6152" w:rsidP="00814CB4">
      <w:r>
        <w:separator/>
      </w:r>
    </w:p>
  </w:endnote>
  <w:endnote w:type="continuationSeparator" w:id="1">
    <w:p w:rsidR="007F6152" w:rsidRDefault="007F6152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152" w:rsidRDefault="007F6152" w:rsidP="00814CB4">
      <w:r>
        <w:separator/>
      </w:r>
    </w:p>
  </w:footnote>
  <w:footnote w:type="continuationSeparator" w:id="1">
    <w:p w:rsidR="007F6152" w:rsidRDefault="007F6152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7F6152">
      <w:rPr>
        <w:rFonts w:ascii="Times New Roman" w:hAnsi="Times New Roman"/>
        <w:color w:val="4F6228" w:themeColor="accent3" w:themeShade="80"/>
        <w:sz w:val="32"/>
        <w:szCs w:val="32"/>
      </w:rPr>
      <w:t>3 Cleaning &amp; Maintenance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40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A487F"/>
    <w:rsid w:val="00010663"/>
    <w:rsid w:val="000146BD"/>
    <w:rsid w:val="0001591B"/>
    <w:rsid w:val="00026809"/>
    <w:rsid w:val="00033FDD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A245C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16BC0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31E16"/>
    <w:rsid w:val="00736EEC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7F6152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487F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1</TotalTime>
  <Pages>1</Pages>
  <Words>130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2009-05-20T21:42:00Z</cp:lastPrinted>
  <dcterms:created xsi:type="dcterms:W3CDTF">2009-06-01T04:45:00Z</dcterms:created>
  <dcterms:modified xsi:type="dcterms:W3CDTF">2009-06-01T04:45:00Z</dcterms:modified>
</cp:coreProperties>
</file>